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648934" w14:textId="77777777" w:rsidR="00E9787A" w:rsidRDefault="00E9787A">
      <w:pPr>
        <w:jc w:val="center"/>
        <w:rPr>
          <w:b/>
          <w:sz w:val="32"/>
        </w:rPr>
      </w:pPr>
    </w:p>
    <w:p w14:paraId="7AF048FC" w14:textId="77777777" w:rsidR="00E9787A" w:rsidRDefault="00E9787A">
      <w:pPr>
        <w:jc w:val="center"/>
        <w:rPr>
          <w:b/>
          <w:sz w:val="48"/>
        </w:rPr>
      </w:pPr>
      <w:r>
        <w:rPr>
          <w:b/>
          <w:sz w:val="48"/>
        </w:rPr>
        <w:t>OPEN MEETING COVER SHEET</w:t>
      </w:r>
    </w:p>
    <w:p w14:paraId="6F2CD51E" w14:textId="77777777" w:rsidR="00B57B99" w:rsidRDefault="00B57B99">
      <w:pPr>
        <w:jc w:val="center"/>
        <w:rPr>
          <w:b/>
          <w:sz w:val="48"/>
        </w:rPr>
      </w:pPr>
    </w:p>
    <w:p w14:paraId="25F8DD8E" w14:textId="0E9E6E15" w:rsidR="00B57B99" w:rsidRPr="00B57B99" w:rsidRDefault="0094565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MEMORANDUM AND PROPOS</w:t>
      </w:r>
      <w:r w:rsidR="004D6FC0">
        <w:rPr>
          <w:b/>
          <w:sz w:val="44"/>
          <w:szCs w:val="44"/>
        </w:rPr>
        <w:t>ED ORDER</w:t>
      </w:r>
    </w:p>
    <w:p w14:paraId="57585B97" w14:textId="77777777" w:rsidR="00E9787A" w:rsidRDefault="00E9787A">
      <w:pPr>
        <w:jc w:val="center"/>
        <w:rPr>
          <w:b/>
          <w:sz w:val="32"/>
        </w:rPr>
      </w:pPr>
    </w:p>
    <w:p w14:paraId="73BE82E0" w14:textId="77777777" w:rsidR="00E9787A" w:rsidRDefault="00E9787A">
      <w:pPr>
        <w:jc w:val="center"/>
        <w:rPr>
          <w:b/>
          <w:sz w:val="32"/>
        </w:rPr>
      </w:pPr>
    </w:p>
    <w:p w14:paraId="6EAFAF1A" w14:textId="2EE97D50"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MEETING DATE:</w:t>
      </w:r>
      <w:r>
        <w:rPr>
          <w:sz w:val="28"/>
        </w:rPr>
        <w:tab/>
      </w:r>
      <w:r w:rsidR="004D6FC0">
        <w:rPr>
          <w:sz w:val="28"/>
        </w:rPr>
        <w:t>October 27</w:t>
      </w:r>
      <w:r w:rsidR="00945657">
        <w:rPr>
          <w:sz w:val="28"/>
        </w:rPr>
        <w:t>, 2021</w:t>
      </w:r>
    </w:p>
    <w:p w14:paraId="64DD6FA8" w14:textId="45941874" w:rsidR="00F10E28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DATE DELIVERED:</w:t>
      </w:r>
      <w:r>
        <w:rPr>
          <w:sz w:val="28"/>
        </w:rPr>
        <w:tab/>
      </w:r>
      <w:r w:rsidR="004D6FC0">
        <w:rPr>
          <w:sz w:val="28"/>
        </w:rPr>
        <w:t>October 28</w:t>
      </w:r>
      <w:r w:rsidR="00945657">
        <w:rPr>
          <w:sz w:val="28"/>
        </w:rPr>
        <w:t>, 2021</w:t>
      </w:r>
    </w:p>
    <w:p w14:paraId="1E115993" w14:textId="07AB4744"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AGENDA ITEM NO.:</w:t>
      </w:r>
      <w:r>
        <w:rPr>
          <w:sz w:val="28"/>
        </w:rPr>
        <w:tab/>
      </w:r>
      <w:r w:rsidR="004D6FC0">
        <w:rPr>
          <w:sz w:val="28"/>
        </w:rPr>
        <w:t>22</w:t>
      </w:r>
    </w:p>
    <w:p w14:paraId="1AA61234" w14:textId="77777777" w:rsidR="00E9787A" w:rsidRDefault="00E9787A">
      <w:pPr>
        <w:tabs>
          <w:tab w:val="left" w:pos="3600"/>
        </w:tabs>
        <w:ind w:left="3600" w:hanging="3600"/>
        <w:rPr>
          <w:sz w:val="28"/>
        </w:rPr>
      </w:pPr>
    </w:p>
    <w:p w14:paraId="70151866" w14:textId="36765CE8" w:rsidR="00E9787A" w:rsidRDefault="00E9787A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CAPTION:</w:t>
      </w:r>
      <w:r>
        <w:rPr>
          <w:sz w:val="28"/>
        </w:rPr>
        <w:tab/>
      </w:r>
      <w:r w:rsidR="00945657">
        <w:rPr>
          <w:sz w:val="28"/>
        </w:rPr>
        <w:t>Project No. 5</w:t>
      </w:r>
      <w:r w:rsidR="00A912EA">
        <w:rPr>
          <w:sz w:val="28"/>
        </w:rPr>
        <w:t>23</w:t>
      </w:r>
      <w:r w:rsidR="00925EF1">
        <w:rPr>
          <w:sz w:val="28"/>
        </w:rPr>
        <w:t>07</w:t>
      </w:r>
      <w:r w:rsidR="00945657">
        <w:rPr>
          <w:sz w:val="28"/>
        </w:rPr>
        <w:t xml:space="preserve"> – </w:t>
      </w:r>
      <w:r w:rsidR="00925EF1">
        <w:rPr>
          <w:sz w:val="28"/>
        </w:rPr>
        <w:t>Review of Rules Adopted by the Independent Organization in Calendar Year 2021</w:t>
      </w:r>
      <w:r w:rsidR="00A912EA">
        <w:rPr>
          <w:sz w:val="28"/>
        </w:rPr>
        <w:t xml:space="preserve"> </w:t>
      </w:r>
    </w:p>
    <w:p w14:paraId="7455F424" w14:textId="77777777" w:rsidR="00E9787A" w:rsidRDefault="00E9787A">
      <w:pPr>
        <w:rPr>
          <w:sz w:val="28"/>
        </w:rPr>
      </w:pPr>
    </w:p>
    <w:p w14:paraId="20840948" w14:textId="77777777" w:rsidR="00E9787A" w:rsidRDefault="00B57B99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DESCRIPTION</w:t>
      </w:r>
      <w:r w:rsidR="00E9787A">
        <w:rPr>
          <w:b/>
          <w:sz w:val="28"/>
        </w:rPr>
        <w:t>:</w:t>
      </w:r>
      <w:r w:rsidR="00E9787A">
        <w:rPr>
          <w:sz w:val="28"/>
        </w:rPr>
        <w:tab/>
      </w:r>
      <w:r w:rsidR="00945657">
        <w:rPr>
          <w:sz w:val="28"/>
        </w:rPr>
        <w:t>Discussion and Possible Action</w:t>
      </w:r>
    </w:p>
    <w:p w14:paraId="0464E0E8" w14:textId="77777777" w:rsidR="00E9787A" w:rsidRDefault="00E9787A">
      <w:pPr>
        <w:rPr>
          <w:sz w:val="28"/>
        </w:rPr>
      </w:pPr>
    </w:p>
    <w:p w14:paraId="2D14DE47" w14:textId="77777777" w:rsidR="00E9787A" w:rsidRDefault="00E9787A">
      <w:pPr>
        <w:rPr>
          <w:sz w:val="28"/>
        </w:rPr>
      </w:pPr>
    </w:p>
    <w:p w14:paraId="14A013E6" w14:textId="77777777" w:rsidR="00E9787A" w:rsidRDefault="00E9787A">
      <w:pPr>
        <w:rPr>
          <w:sz w:val="28"/>
        </w:rPr>
      </w:pPr>
    </w:p>
    <w:p w14:paraId="690CF6A0" w14:textId="77777777" w:rsidR="00945657" w:rsidRPr="008624DA" w:rsidRDefault="00945657" w:rsidP="003B5EAF">
      <w:pPr>
        <w:tabs>
          <w:tab w:val="left" w:pos="720"/>
          <w:tab w:val="left" w:pos="3240"/>
        </w:tabs>
        <w:ind w:left="180"/>
      </w:pPr>
    </w:p>
    <w:p w14:paraId="315E3DE1" w14:textId="77777777" w:rsidR="00A917DF" w:rsidRDefault="00A917DF">
      <w:pPr>
        <w:tabs>
          <w:tab w:val="left" w:pos="720"/>
          <w:tab w:val="left" w:pos="3240"/>
        </w:tabs>
        <w:ind w:left="180"/>
      </w:pPr>
    </w:p>
    <w:p w14:paraId="0778ADD8" w14:textId="77777777" w:rsidR="00E90E77" w:rsidRDefault="00E90E77">
      <w:pPr>
        <w:tabs>
          <w:tab w:val="left" w:pos="720"/>
          <w:tab w:val="left" w:pos="3240"/>
        </w:tabs>
        <w:ind w:left="180"/>
      </w:pPr>
    </w:p>
    <w:p w14:paraId="3BB1E76C" w14:textId="77777777" w:rsidR="00F10E28" w:rsidRDefault="00F10E28">
      <w:pPr>
        <w:tabs>
          <w:tab w:val="left" w:pos="720"/>
          <w:tab w:val="left" w:pos="3240"/>
        </w:tabs>
        <w:ind w:left="180"/>
      </w:pPr>
    </w:p>
    <w:sectPr w:rsidR="00F10E28">
      <w:pgSz w:w="12240" w:h="15840"/>
      <w:pgMar w:top="216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2EA"/>
    <w:rsid w:val="00026228"/>
    <w:rsid w:val="000551ED"/>
    <w:rsid w:val="000A65AD"/>
    <w:rsid w:val="000D1FE9"/>
    <w:rsid w:val="000E0063"/>
    <w:rsid w:val="001543DE"/>
    <w:rsid w:val="00166303"/>
    <w:rsid w:val="001829F4"/>
    <w:rsid w:val="00195ED0"/>
    <w:rsid w:val="001B1D55"/>
    <w:rsid w:val="001E1013"/>
    <w:rsid w:val="001F1038"/>
    <w:rsid w:val="0020013E"/>
    <w:rsid w:val="00221FF5"/>
    <w:rsid w:val="00285028"/>
    <w:rsid w:val="00292BB6"/>
    <w:rsid w:val="00296D1B"/>
    <w:rsid w:val="0031657E"/>
    <w:rsid w:val="00350EAC"/>
    <w:rsid w:val="003B5EAF"/>
    <w:rsid w:val="003B60C6"/>
    <w:rsid w:val="003C1C58"/>
    <w:rsid w:val="00451CDA"/>
    <w:rsid w:val="0048472A"/>
    <w:rsid w:val="004953B1"/>
    <w:rsid w:val="0049577A"/>
    <w:rsid w:val="004B067B"/>
    <w:rsid w:val="004B68F0"/>
    <w:rsid w:val="004D6FC0"/>
    <w:rsid w:val="004E4BF9"/>
    <w:rsid w:val="0050243E"/>
    <w:rsid w:val="005F18D4"/>
    <w:rsid w:val="005F42FC"/>
    <w:rsid w:val="006272A8"/>
    <w:rsid w:val="00653208"/>
    <w:rsid w:val="00661230"/>
    <w:rsid w:val="00665C45"/>
    <w:rsid w:val="00691702"/>
    <w:rsid w:val="00717110"/>
    <w:rsid w:val="00756EEF"/>
    <w:rsid w:val="007A3FDE"/>
    <w:rsid w:val="007E4012"/>
    <w:rsid w:val="007F4318"/>
    <w:rsid w:val="0081194F"/>
    <w:rsid w:val="00895126"/>
    <w:rsid w:val="008B5E8B"/>
    <w:rsid w:val="00925EF1"/>
    <w:rsid w:val="00945657"/>
    <w:rsid w:val="009A18C8"/>
    <w:rsid w:val="009D7535"/>
    <w:rsid w:val="009E274D"/>
    <w:rsid w:val="00A61048"/>
    <w:rsid w:val="00A85A69"/>
    <w:rsid w:val="00A912EA"/>
    <w:rsid w:val="00A917DF"/>
    <w:rsid w:val="00A936C8"/>
    <w:rsid w:val="00A9623D"/>
    <w:rsid w:val="00AE061B"/>
    <w:rsid w:val="00AF1C9C"/>
    <w:rsid w:val="00B3149E"/>
    <w:rsid w:val="00B57B99"/>
    <w:rsid w:val="00BF0DAB"/>
    <w:rsid w:val="00C22CBA"/>
    <w:rsid w:val="00C267D5"/>
    <w:rsid w:val="00C50FD7"/>
    <w:rsid w:val="00C65592"/>
    <w:rsid w:val="00C84274"/>
    <w:rsid w:val="00CA047E"/>
    <w:rsid w:val="00CB1693"/>
    <w:rsid w:val="00CC4AE8"/>
    <w:rsid w:val="00CE290B"/>
    <w:rsid w:val="00CE637F"/>
    <w:rsid w:val="00CE73EB"/>
    <w:rsid w:val="00D50540"/>
    <w:rsid w:val="00D552B9"/>
    <w:rsid w:val="00DC3E7D"/>
    <w:rsid w:val="00DE2147"/>
    <w:rsid w:val="00E00522"/>
    <w:rsid w:val="00E612EF"/>
    <w:rsid w:val="00E90E77"/>
    <w:rsid w:val="00E9787A"/>
    <w:rsid w:val="00EE5B46"/>
    <w:rsid w:val="00F10E28"/>
    <w:rsid w:val="00F76EFF"/>
    <w:rsid w:val="00FB3D83"/>
    <w:rsid w:val="00FF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9B3E05"/>
  <w15:docId w15:val="{1B79EE92-4E74-4CE6-8ED1-6AFBD0454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B57B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57B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0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_Rules%20Pod\P51830\Proposal%20for%20Publication\51830%20OMCov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51830 OMCover</Template>
  <TotalTime>2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ADMINISTRATIVE MEETING COVER SHEET</vt:lpstr>
    </vt:vector>
  </TitlesOfParts>
  <Company>Public Utility Commission of Texas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ADMINISTRATIVE MEETING COVER SHEET</dc:title>
  <dc:creator>David Smeltzer</dc:creator>
  <cp:lastModifiedBy>David Smeltzer</cp:lastModifiedBy>
  <cp:revision>2</cp:revision>
  <cp:lastPrinted>2019-04-22T14:03:00Z</cp:lastPrinted>
  <dcterms:created xsi:type="dcterms:W3CDTF">2021-10-27T18:53:00Z</dcterms:created>
  <dcterms:modified xsi:type="dcterms:W3CDTF">2021-10-27T18:53:00Z</dcterms:modified>
</cp:coreProperties>
</file>